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335D9" w14:textId="1B088AA3" w:rsidR="00BA00AB" w:rsidRDefault="005002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RYSBY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fl.1456)</w:t>
      </w:r>
    </w:p>
    <w:p w14:paraId="31BB4337" w14:textId="298F8AC4" w:rsidR="0050027E" w:rsidRDefault="005002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Brasier.</w:t>
      </w:r>
    </w:p>
    <w:p w14:paraId="02CB3788" w14:textId="491E03F8" w:rsidR="0050027E" w:rsidRDefault="0050027E" w:rsidP="009139A6">
      <w:pPr>
        <w:pStyle w:val="NoSpacing"/>
        <w:rPr>
          <w:rFonts w:cs="Times New Roman"/>
          <w:szCs w:val="24"/>
        </w:rPr>
      </w:pPr>
    </w:p>
    <w:p w14:paraId="1F8B1757" w14:textId="360B31B5" w:rsidR="0050027E" w:rsidRDefault="0050027E" w:rsidP="009139A6">
      <w:pPr>
        <w:pStyle w:val="NoSpacing"/>
        <w:rPr>
          <w:rFonts w:cs="Times New Roman"/>
          <w:szCs w:val="24"/>
        </w:rPr>
      </w:pPr>
    </w:p>
    <w:p w14:paraId="65141E2E" w14:textId="77777777" w:rsidR="007A6DB1" w:rsidRDefault="007A6DB1" w:rsidP="007A6DB1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>He made a plaint of debt against Gilbert Bowels of Hertford(q.v.), John</w:t>
      </w:r>
    </w:p>
    <w:p w14:paraId="4FD6AAB2" w14:textId="77777777" w:rsidR="007A6DB1" w:rsidRDefault="007A6DB1" w:rsidP="007A6DB1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Skelton of Hoddesdon(q.v.) and Robert Bowels of London, brasier(q.v.).</w:t>
      </w:r>
    </w:p>
    <w:p w14:paraId="20B54490" w14:textId="5A6D3CF0" w:rsidR="007A6DB1" w:rsidRPr="007A6DB1" w:rsidRDefault="007A6DB1" w:rsidP="007A6DB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636E2B">
          <w:rPr>
            <w:rStyle w:val="Hyperlink"/>
            <w:rFonts w:cs="Times New Roman"/>
            <w:szCs w:val="24"/>
            <w:lang w:val="en-GB"/>
          </w:rPr>
          <w:t>https://waalt.uh.edu/index.php/CP40/748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67EC312" w14:textId="4B15AF4E" w:rsidR="0050027E" w:rsidRDefault="005002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Feb.1456</w:t>
      </w:r>
      <w:r>
        <w:rPr>
          <w:rFonts w:cs="Times New Roman"/>
          <w:szCs w:val="24"/>
        </w:rPr>
        <w:tab/>
        <w:t>Thomas Unknown (…</w:t>
      </w:r>
      <w:proofErr w:type="spellStart"/>
      <w:r>
        <w:rPr>
          <w:rFonts w:cs="Times New Roman"/>
          <w:szCs w:val="24"/>
        </w:rPr>
        <w:t>rcolf</w:t>
      </w:r>
      <w:proofErr w:type="spellEnd"/>
      <w:r>
        <w:rPr>
          <w:rFonts w:cs="Times New Roman"/>
          <w:szCs w:val="24"/>
        </w:rPr>
        <w:t xml:space="preserve">) of Marlborough, Wiltshire, brasier, gifted his </w:t>
      </w:r>
    </w:p>
    <w:p w14:paraId="19F32C6D" w14:textId="76878E5D" w:rsidR="0050027E" w:rsidRDefault="005002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goods and chattels to him.</w:t>
      </w:r>
    </w:p>
    <w:p w14:paraId="3F102F11" w14:textId="50396093" w:rsidR="0050027E" w:rsidRDefault="0050027E" w:rsidP="0050027E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183)</w:t>
      </w:r>
    </w:p>
    <w:p w14:paraId="443AC1EA" w14:textId="1D2E1809" w:rsidR="0050027E" w:rsidRDefault="0050027E" w:rsidP="0050027E">
      <w:pPr>
        <w:pStyle w:val="NoSpacing"/>
        <w:rPr>
          <w:rFonts w:cs="Times New Roman"/>
          <w:szCs w:val="24"/>
        </w:rPr>
      </w:pPr>
    </w:p>
    <w:p w14:paraId="0C5CC593" w14:textId="5E1443A2" w:rsidR="0050027E" w:rsidRDefault="0050027E" w:rsidP="0050027E">
      <w:pPr>
        <w:pStyle w:val="NoSpacing"/>
        <w:rPr>
          <w:rFonts w:cs="Times New Roman"/>
          <w:szCs w:val="24"/>
        </w:rPr>
      </w:pPr>
    </w:p>
    <w:p w14:paraId="4A7396A3" w14:textId="79712284" w:rsidR="0050027E" w:rsidRDefault="0050027E" w:rsidP="005002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November 2022</w:t>
      </w:r>
    </w:p>
    <w:p w14:paraId="26AE86E3" w14:textId="56D5D822" w:rsidR="007A6DB1" w:rsidRDefault="007A6DB1" w:rsidP="005002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December 2023</w:t>
      </w:r>
    </w:p>
    <w:p w14:paraId="04461678" w14:textId="77777777" w:rsidR="0050027E" w:rsidRDefault="0050027E" w:rsidP="0050027E">
      <w:pPr>
        <w:pStyle w:val="NoSpacing"/>
        <w:rPr>
          <w:rFonts w:cs="Times New Roman"/>
          <w:szCs w:val="24"/>
        </w:rPr>
      </w:pPr>
    </w:p>
    <w:p w14:paraId="496D853E" w14:textId="6AEA63E2" w:rsidR="0050027E" w:rsidRPr="0050027E" w:rsidRDefault="0050027E" w:rsidP="009139A6">
      <w:pPr>
        <w:pStyle w:val="NoSpacing"/>
        <w:rPr>
          <w:rFonts w:cs="Times New Roman"/>
          <w:szCs w:val="24"/>
        </w:rPr>
      </w:pPr>
    </w:p>
    <w:sectPr w:rsidR="0050027E" w:rsidRPr="005002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96096" w14:textId="77777777" w:rsidR="0050027E" w:rsidRDefault="0050027E" w:rsidP="009139A6">
      <w:r>
        <w:separator/>
      </w:r>
    </w:p>
  </w:endnote>
  <w:endnote w:type="continuationSeparator" w:id="0">
    <w:p w14:paraId="63271984" w14:textId="77777777" w:rsidR="0050027E" w:rsidRDefault="005002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179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CA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898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59F60" w14:textId="77777777" w:rsidR="0050027E" w:rsidRDefault="0050027E" w:rsidP="009139A6">
      <w:r>
        <w:separator/>
      </w:r>
    </w:p>
  </w:footnote>
  <w:footnote w:type="continuationSeparator" w:id="0">
    <w:p w14:paraId="75CB3F5B" w14:textId="77777777" w:rsidR="0050027E" w:rsidRDefault="005002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B2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B25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DD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7E"/>
    <w:rsid w:val="000666E0"/>
    <w:rsid w:val="002510B7"/>
    <w:rsid w:val="002C6ACE"/>
    <w:rsid w:val="0050027E"/>
    <w:rsid w:val="005C130B"/>
    <w:rsid w:val="007A6DB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134A1"/>
  <w15:chartTrackingRefBased/>
  <w15:docId w15:val="{2E1DC565-B09E-4524-981D-4E354C31A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A6D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cp:lastPrinted>2023-12-02T19:41:00Z</cp:lastPrinted>
  <dcterms:created xsi:type="dcterms:W3CDTF">2022-11-06T16:43:00Z</dcterms:created>
  <dcterms:modified xsi:type="dcterms:W3CDTF">2023-12-02T19:42:00Z</dcterms:modified>
</cp:coreProperties>
</file>